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4B78E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HERVY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4582B8F9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Waltham.</w:t>
      </w:r>
    </w:p>
    <w:p w14:paraId="42FF01FF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FC6FCC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59CEFC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Deware</w:t>
      </w:r>
      <w:proofErr w:type="spellEnd"/>
      <w:r>
        <w:rPr>
          <w:rFonts w:ascii="Times New Roman" w:hAnsi="Times New Roman" w:cs="Times New Roman"/>
          <w:sz w:val="24"/>
          <w:szCs w:val="24"/>
        </w:rPr>
        <w:t>, cutler(q.v.), brought a plaint of trespass and assault against him.</w:t>
      </w:r>
    </w:p>
    <w:p w14:paraId="46666646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https://waalt.uh.edu/index.php/CP40/609:_A-J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16E6544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2FD9BD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C1010D" w14:textId="77777777" w:rsidR="005C4EBA" w:rsidRDefault="005C4EBA" w:rsidP="005C4E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June 2022</w:t>
      </w:r>
    </w:p>
    <w:p w14:paraId="38F45D7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DFBF4" w14:textId="77777777" w:rsidR="005C4EBA" w:rsidRDefault="005C4EBA" w:rsidP="009139A6">
      <w:r>
        <w:separator/>
      </w:r>
    </w:p>
  </w:endnote>
  <w:endnote w:type="continuationSeparator" w:id="0">
    <w:p w14:paraId="754CD693" w14:textId="77777777" w:rsidR="005C4EBA" w:rsidRDefault="005C4EB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C24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162B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0D3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29359" w14:textId="77777777" w:rsidR="005C4EBA" w:rsidRDefault="005C4EBA" w:rsidP="009139A6">
      <w:r>
        <w:separator/>
      </w:r>
    </w:p>
  </w:footnote>
  <w:footnote w:type="continuationSeparator" w:id="0">
    <w:p w14:paraId="3C992581" w14:textId="77777777" w:rsidR="005C4EBA" w:rsidRDefault="005C4EB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2FF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3B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600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EBA"/>
    <w:rsid w:val="000666E0"/>
    <w:rsid w:val="002510B7"/>
    <w:rsid w:val="005C130B"/>
    <w:rsid w:val="005C4EB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0299B"/>
  <w15:chartTrackingRefBased/>
  <w15:docId w15:val="{782B5AD7-4DCB-4AF4-8484-FBEC7A44F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C4E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2022-06-22T13:26:00Z</dcterms:created>
  <dcterms:modified xsi:type="dcterms:W3CDTF">2022-06-22T13:27:00Z</dcterms:modified>
</cp:coreProperties>
</file>